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B8B" w:rsidRPr="00A770A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A770A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770A8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A770A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770A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A770A8" w:rsidRDefault="00E12828" w:rsidP="00A858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770A8">
              <w:rPr>
                <w:b/>
                <w:sz w:val="26"/>
                <w:szCs w:val="26"/>
                <w:lang w:val="en-US"/>
              </w:rPr>
              <w:t>203C_</w:t>
            </w:r>
            <w:r w:rsidR="002C3E6B" w:rsidRPr="00A770A8">
              <w:rPr>
                <w:b/>
                <w:sz w:val="26"/>
                <w:szCs w:val="26"/>
              </w:rPr>
              <w:t>203</w:t>
            </w:r>
          </w:p>
        </w:tc>
      </w:tr>
      <w:tr w:rsidR="00C44B8B" w:rsidRPr="00A770A8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A770A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770A8">
              <w:rPr>
                <w:b/>
                <w:sz w:val="26"/>
                <w:szCs w:val="26"/>
              </w:rPr>
              <w:t xml:space="preserve">Номер материала </w:t>
            </w:r>
            <w:r w:rsidRPr="00A770A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A770A8" w:rsidRDefault="00504D0B" w:rsidP="000405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A770A8">
              <w:rPr>
                <w:b/>
                <w:sz w:val="26"/>
                <w:szCs w:val="26"/>
                <w:lang w:val="en-US"/>
              </w:rPr>
              <w:t>2</w:t>
            </w:r>
            <w:r w:rsidR="00ED2BA7" w:rsidRPr="00A770A8">
              <w:rPr>
                <w:b/>
                <w:sz w:val="26"/>
                <w:szCs w:val="26"/>
              </w:rPr>
              <w:t>3284</w:t>
            </w:r>
            <w:r w:rsidR="0004050B" w:rsidRPr="00A770A8">
              <w:rPr>
                <w:b/>
                <w:sz w:val="26"/>
                <w:szCs w:val="26"/>
              </w:rPr>
              <w:t>5</w:t>
            </w:r>
            <w:r w:rsidR="009A03CD" w:rsidRPr="00A770A8">
              <w:rPr>
                <w:b/>
                <w:sz w:val="26"/>
                <w:szCs w:val="26"/>
              </w:rPr>
              <w:t>3</w:t>
            </w:r>
            <w:r w:rsidR="00C44B8B" w:rsidRPr="00A770A8">
              <w:rPr>
                <w:b/>
                <w:sz w:val="26"/>
                <w:szCs w:val="26"/>
                <w:lang w:val="en-US"/>
              </w:rPr>
              <w:t xml:space="preserve">      </w:t>
            </w:r>
            <w:bookmarkEnd w:id="0"/>
          </w:p>
        </w:tc>
      </w:tr>
    </w:tbl>
    <w:p w:rsidR="00C44B8B" w:rsidRPr="00A770A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A770A8">
        <w:rPr>
          <w:sz w:val="26"/>
          <w:szCs w:val="26"/>
        </w:rPr>
        <w:t>_____________________________________</w:t>
      </w:r>
    </w:p>
    <w:p w:rsidR="00C44B8B" w:rsidRPr="00A770A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770A8">
        <w:rPr>
          <w:sz w:val="26"/>
          <w:szCs w:val="26"/>
        </w:rPr>
        <w:t xml:space="preserve">_____________________________________ </w:t>
      </w:r>
    </w:p>
    <w:p w:rsidR="00C44B8B" w:rsidRPr="00A770A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770A8">
        <w:rPr>
          <w:sz w:val="26"/>
          <w:szCs w:val="26"/>
        </w:rPr>
        <w:t>_____________________________________</w:t>
      </w:r>
    </w:p>
    <w:p w:rsidR="00C44B8B" w:rsidRPr="00A770A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770A8">
        <w:rPr>
          <w:sz w:val="26"/>
          <w:szCs w:val="26"/>
        </w:rPr>
        <w:tab/>
        <w:t xml:space="preserve">_______________________ /_____________ </w:t>
      </w:r>
    </w:p>
    <w:p w:rsidR="00C44B8B" w:rsidRPr="00A770A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A770A8">
        <w:rPr>
          <w:sz w:val="26"/>
          <w:szCs w:val="26"/>
        </w:rPr>
        <w:t>“_______” ___________________ 20_____ г.</w:t>
      </w:r>
    </w:p>
    <w:p w:rsidR="00C44B8B" w:rsidRPr="00A770A8" w:rsidRDefault="00C44B8B" w:rsidP="00C44B8B"/>
    <w:p w:rsidR="00C44B8B" w:rsidRPr="00A770A8" w:rsidRDefault="00C44B8B" w:rsidP="00C44B8B"/>
    <w:p w:rsidR="00C44B8B" w:rsidRPr="00A770A8" w:rsidRDefault="00C44B8B" w:rsidP="00C44B8B"/>
    <w:p w:rsidR="00C44B8B" w:rsidRPr="00A770A8" w:rsidRDefault="00C44B8B" w:rsidP="00C44B8B">
      <w:pPr>
        <w:pStyle w:val="2"/>
        <w:numPr>
          <w:ilvl w:val="0"/>
          <w:numId w:val="0"/>
        </w:numPr>
        <w:spacing w:after="120"/>
      </w:pPr>
      <w:r w:rsidRPr="00A770A8">
        <w:t>ТЕХНИЧЕСКОЕ ЗАДАНИЕ</w:t>
      </w:r>
    </w:p>
    <w:p w:rsidR="00612811" w:rsidRPr="00A770A8" w:rsidRDefault="004F6968" w:rsidP="00773399">
      <w:pPr>
        <w:ind w:firstLine="0"/>
        <w:jc w:val="center"/>
        <w:rPr>
          <w:sz w:val="24"/>
          <w:szCs w:val="24"/>
        </w:rPr>
      </w:pPr>
      <w:r w:rsidRPr="00A770A8">
        <w:rPr>
          <w:b/>
          <w:sz w:val="26"/>
          <w:szCs w:val="26"/>
        </w:rPr>
        <w:t xml:space="preserve">на </w:t>
      </w:r>
      <w:r w:rsidR="00612811" w:rsidRPr="00A770A8">
        <w:rPr>
          <w:b/>
          <w:sz w:val="26"/>
          <w:szCs w:val="26"/>
        </w:rPr>
        <w:t xml:space="preserve">поставку </w:t>
      </w:r>
      <w:r w:rsidR="003C5425" w:rsidRPr="00A770A8">
        <w:rPr>
          <w:b/>
          <w:bCs/>
          <w:sz w:val="26"/>
          <w:szCs w:val="26"/>
        </w:rPr>
        <w:t>траверс</w:t>
      </w:r>
      <w:r w:rsidR="00843900" w:rsidRPr="00A770A8">
        <w:rPr>
          <w:b/>
          <w:sz w:val="26"/>
          <w:szCs w:val="26"/>
        </w:rPr>
        <w:t xml:space="preserve"> </w:t>
      </w:r>
      <w:r w:rsidR="00EA5CE2" w:rsidRPr="00A770A8">
        <w:rPr>
          <w:b/>
          <w:sz w:val="26"/>
          <w:szCs w:val="26"/>
        </w:rPr>
        <w:t>(</w:t>
      </w:r>
      <w:r w:rsidR="0004050B" w:rsidRPr="00A770A8">
        <w:rPr>
          <w:b/>
          <w:sz w:val="26"/>
          <w:szCs w:val="26"/>
        </w:rPr>
        <w:t>Оттяжка ОТ253</w:t>
      </w:r>
      <w:r w:rsidR="009A03CD" w:rsidRPr="00A770A8">
        <w:rPr>
          <w:b/>
          <w:sz w:val="26"/>
          <w:szCs w:val="26"/>
        </w:rPr>
        <w:t xml:space="preserve"> 3.407.1-164.30.01</w:t>
      </w:r>
      <w:r w:rsidR="00EA5CE2" w:rsidRPr="00A770A8">
        <w:rPr>
          <w:b/>
          <w:sz w:val="26"/>
          <w:szCs w:val="26"/>
        </w:rPr>
        <w:t>)</w:t>
      </w:r>
      <w:r w:rsidR="0034346D" w:rsidRPr="00A770A8">
        <w:rPr>
          <w:b/>
          <w:sz w:val="26"/>
          <w:szCs w:val="26"/>
        </w:rPr>
        <w:t>.</w:t>
      </w:r>
      <w:r w:rsidR="009C0389" w:rsidRPr="00A770A8">
        <w:rPr>
          <w:b/>
          <w:sz w:val="26"/>
          <w:szCs w:val="26"/>
        </w:rPr>
        <w:t xml:space="preserve"> </w:t>
      </w:r>
      <w:r w:rsidR="00C80360" w:rsidRPr="00804AA2">
        <w:rPr>
          <w:b/>
          <w:sz w:val="24"/>
          <w:szCs w:val="24"/>
        </w:rPr>
        <w:t>(или эквивалент)</w:t>
      </w:r>
      <w:r w:rsidR="00C80360">
        <w:rPr>
          <w:b/>
          <w:sz w:val="24"/>
          <w:szCs w:val="24"/>
        </w:rPr>
        <w:t xml:space="preserve"> </w:t>
      </w:r>
      <w:bookmarkStart w:id="1" w:name="_GoBack"/>
      <w:bookmarkEnd w:id="1"/>
      <w:r w:rsidR="009C0389" w:rsidRPr="00A770A8">
        <w:rPr>
          <w:b/>
          <w:sz w:val="26"/>
          <w:szCs w:val="26"/>
        </w:rPr>
        <w:t xml:space="preserve">Лот № </w:t>
      </w:r>
      <w:r w:rsidR="00F115B9" w:rsidRPr="00A770A8">
        <w:rPr>
          <w:b/>
          <w:sz w:val="26"/>
          <w:szCs w:val="26"/>
          <w:u w:val="single"/>
        </w:rPr>
        <w:t>203</w:t>
      </w:r>
      <w:r w:rsidR="00F115B9" w:rsidRPr="00A770A8">
        <w:rPr>
          <w:b/>
          <w:sz w:val="26"/>
          <w:szCs w:val="26"/>
          <w:u w:val="single"/>
          <w:lang w:val="en-US"/>
        </w:rPr>
        <w:t>C</w:t>
      </w:r>
    </w:p>
    <w:p w:rsidR="00020DD3" w:rsidRPr="00A770A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A770A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770A8">
        <w:rPr>
          <w:b/>
          <w:bCs/>
          <w:sz w:val="26"/>
          <w:szCs w:val="26"/>
        </w:rPr>
        <w:t xml:space="preserve">Технические требования к </w:t>
      </w:r>
      <w:r w:rsidR="000D4FD2" w:rsidRPr="00A770A8">
        <w:rPr>
          <w:b/>
          <w:bCs/>
          <w:sz w:val="26"/>
          <w:szCs w:val="26"/>
        </w:rPr>
        <w:t>продукции</w:t>
      </w:r>
      <w:r w:rsidRPr="00A770A8">
        <w:rPr>
          <w:b/>
          <w:bCs/>
          <w:sz w:val="26"/>
          <w:szCs w:val="26"/>
        </w:rPr>
        <w:t>.</w:t>
      </w:r>
    </w:p>
    <w:p w:rsidR="004F4E9E" w:rsidRPr="00A770A8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A770A8">
        <w:rPr>
          <w:sz w:val="24"/>
          <w:szCs w:val="24"/>
        </w:rPr>
        <w:t xml:space="preserve">Технические требования, характеристики </w:t>
      </w:r>
      <w:r w:rsidR="004A525D">
        <w:rPr>
          <w:sz w:val="24"/>
          <w:szCs w:val="24"/>
        </w:rPr>
        <w:t>металлоконструкций</w:t>
      </w:r>
      <w:r w:rsidR="004F4E9E" w:rsidRPr="00A770A8">
        <w:rPr>
          <w:sz w:val="24"/>
          <w:szCs w:val="24"/>
        </w:rPr>
        <w:t xml:space="preserve"> должны соответствовать </w:t>
      </w:r>
      <w:r w:rsidR="001759FB" w:rsidRPr="00A770A8">
        <w:rPr>
          <w:sz w:val="24"/>
          <w:szCs w:val="24"/>
        </w:rPr>
        <w:t>требованиям</w:t>
      </w:r>
      <w:r w:rsidR="001759FB" w:rsidRPr="00A770A8">
        <w:rPr>
          <w:color w:val="FF0000"/>
          <w:sz w:val="24"/>
          <w:szCs w:val="24"/>
        </w:rPr>
        <w:t> </w:t>
      </w:r>
      <w:bookmarkStart w:id="2" w:name="Поле4"/>
      <w:r w:rsidR="00944C92" w:rsidRPr="00A770A8">
        <w:rPr>
          <w:sz w:val="24"/>
          <w:szCs w:val="24"/>
        </w:rPr>
        <w:t>Т</w:t>
      </w:r>
      <w:r w:rsidR="00504D0B" w:rsidRPr="00A770A8">
        <w:rPr>
          <w:sz w:val="24"/>
          <w:szCs w:val="24"/>
        </w:rPr>
        <w:t xml:space="preserve">ипового проекта </w:t>
      </w:r>
      <w:r w:rsidR="009A03CD" w:rsidRPr="00A770A8">
        <w:rPr>
          <w:sz w:val="24"/>
          <w:szCs w:val="24"/>
        </w:rPr>
        <w:t>3.407.1-164.30.01</w:t>
      </w:r>
      <w:r w:rsidR="0073431B" w:rsidRPr="00A770A8">
        <w:rPr>
          <w:sz w:val="24"/>
          <w:szCs w:val="24"/>
        </w:rPr>
        <w:t>.</w:t>
      </w:r>
      <w:bookmarkEnd w:id="2"/>
    </w:p>
    <w:p w:rsidR="00A305DC" w:rsidRPr="00A770A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A525D" w:rsidRPr="0014169A" w:rsidRDefault="004A525D" w:rsidP="004A52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 xml:space="preserve">Общие требования. </w:t>
      </w:r>
    </w:p>
    <w:p w:rsidR="004A525D" w:rsidRPr="0014169A" w:rsidRDefault="004A525D" w:rsidP="004A525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4169A">
        <w:rPr>
          <w:sz w:val="24"/>
          <w:szCs w:val="24"/>
        </w:rPr>
        <w:t xml:space="preserve">2.1. К поставке допускаются </w:t>
      </w:r>
      <w:r>
        <w:rPr>
          <w:sz w:val="24"/>
          <w:szCs w:val="24"/>
        </w:rPr>
        <w:t>металлоконструкции</w:t>
      </w:r>
      <w:r w:rsidRPr="0014169A">
        <w:rPr>
          <w:sz w:val="24"/>
          <w:szCs w:val="24"/>
        </w:rPr>
        <w:t>, отвечающие следующим требованиям:</w:t>
      </w:r>
    </w:p>
    <w:p w:rsidR="004A525D" w:rsidRPr="0014169A" w:rsidRDefault="004A525D" w:rsidP="004A525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4169A">
        <w:rPr>
          <w:sz w:val="24"/>
          <w:szCs w:val="24"/>
        </w:rPr>
        <w:t>- продукция должна быть новой, ранее не использованной;</w:t>
      </w:r>
    </w:p>
    <w:p w:rsidR="004A525D" w:rsidRPr="0014169A" w:rsidRDefault="004A525D" w:rsidP="004A52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A525D" w:rsidRPr="0014169A" w:rsidRDefault="004A525D" w:rsidP="004A52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A525D" w:rsidRPr="0014169A" w:rsidRDefault="004A525D" w:rsidP="004A52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1239E7">
        <w:rPr>
          <w:sz w:val="24"/>
          <w:szCs w:val="24"/>
        </w:rPr>
        <w:t>Россети Центр</w:t>
      </w:r>
      <w:r w:rsidRPr="0014169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A525D" w:rsidRPr="0014169A" w:rsidRDefault="004A525D" w:rsidP="004A52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запасные части, не использовавшиеся ранее на энергообъектах ПАО «</w:t>
      </w:r>
      <w:r w:rsidR="001239E7">
        <w:rPr>
          <w:sz w:val="24"/>
          <w:szCs w:val="24"/>
        </w:rPr>
        <w:t>Россети Центр</w:t>
      </w:r>
      <w:r w:rsidRPr="0014169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4A525D" w:rsidRPr="0014169A" w:rsidRDefault="004A525D" w:rsidP="004A52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 w:rsidRPr="0014169A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4A525D" w:rsidRPr="0014169A" w:rsidRDefault="004A525D" w:rsidP="004A525D">
      <w:pPr>
        <w:pStyle w:val="ad"/>
        <w:numPr>
          <w:ilvl w:val="0"/>
          <w:numId w:val="5"/>
        </w:numPr>
        <w:tabs>
          <w:tab w:val="left" w:pos="0"/>
          <w:tab w:val="left" w:pos="851"/>
        </w:tabs>
        <w:spacing w:line="276" w:lineRule="auto"/>
        <w:ind w:left="0" w:firstLine="851"/>
        <w:rPr>
          <w:sz w:val="24"/>
          <w:szCs w:val="24"/>
        </w:rPr>
      </w:pPr>
      <w:r w:rsidRPr="0014169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) деклараций (сертификатов) соответствия требованиям безопасности в соответствии с требованиями </w:t>
      </w:r>
      <w:r w:rsidRPr="0014169A">
        <w:rPr>
          <w:bCs/>
          <w:sz w:val="24"/>
          <w:szCs w:val="24"/>
        </w:rPr>
        <w:t>Федеральный закон от 27.12.2002 №</w:t>
      </w:r>
      <w:r>
        <w:rPr>
          <w:bCs/>
          <w:sz w:val="24"/>
          <w:szCs w:val="24"/>
        </w:rPr>
        <w:t xml:space="preserve"> 184-ФЗ «</w:t>
      </w:r>
      <w:r w:rsidRPr="0014169A">
        <w:rPr>
          <w:bCs/>
          <w:sz w:val="24"/>
          <w:szCs w:val="24"/>
        </w:rPr>
        <w:t>О техническом регулировании».</w:t>
      </w:r>
    </w:p>
    <w:p w:rsidR="004A525D" w:rsidRPr="0014169A" w:rsidRDefault="004A525D" w:rsidP="004A525D">
      <w:pPr>
        <w:tabs>
          <w:tab w:val="left" w:pos="567"/>
        </w:tabs>
        <w:spacing w:line="276" w:lineRule="auto"/>
        <w:rPr>
          <w:sz w:val="24"/>
          <w:szCs w:val="24"/>
        </w:rPr>
      </w:pPr>
      <w:r w:rsidRPr="0014169A">
        <w:rPr>
          <w:sz w:val="24"/>
          <w:szCs w:val="24"/>
        </w:rPr>
        <w:t xml:space="preserve">- наличие заключения о соответствии требованиям </w:t>
      </w:r>
      <w:r w:rsidRPr="0014169A">
        <w:rPr>
          <w:bCs/>
          <w:sz w:val="24"/>
          <w:szCs w:val="24"/>
        </w:rPr>
        <w:t>Федерального закона от 30.03.1999 № 52-ФЗ</w:t>
      </w:r>
      <w:r w:rsidRPr="0014169A">
        <w:rPr>
          <w:sz w:val="24"/>
          <w:szCs w:val="24"/>
        </w:rPr>
        <w:t xml:space="preserve"> «</w:t>
      </w:r>
      <w:r w:rsidRPr="0014169A">
        <w:rPr>
          <w:bCs/>
          <w:sz w:val="24"/>
          <w:szCs w:val="24"/>
        </w:rPr>
        <w:t>О санитарно-эпидемиологическом благополучии населения»</w:t>
      </w:r>
      <w:r w:rsidRPr="0014169A"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:rsidR="004A525D" w:rsidRPr="0014169A" w:rsidRDefault="004A525D" w:rsidP="004A525D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14169A">
        <w:rPr>
          <w:sz w:val="24"/>
          <w:szCs w:val="24"/>
        </w:rPr>
        <w:tab/>
      </w:r>
      <w:r w:rsidRPr="0014169A">
        <w:rPr>
          <w:sz w:val="24"/>
          <w:szCs w:val="24"/>
        </w:rPr>
        <w:tab/>
        <w:t xml:space="preserve">2.2. </w:t>
      </w:r>
      <w:r w:rsidR="00A16828" w:rsidRPr="00804AA2">
        <w:rPr>
          <w:sz w:val="24"/>
          <w:szCs w:val="24"/>
        </w:rPr>
        <w:t xml:space="preserve">Победитель закупки на право заключения договора на поставку заявленной номенклатуры для нужд ПАО «Россети Центр» </w:t>
      </w:r>
      <w:r w:rsidR="00A16828" w:rsidRPr="00804AA2">
        <w:rPr>
          <w:bCs/>
          <w:sz w:val="24"/>
          <w:szCs w:val="24"/>
        </w:rPr>
        <w:t xml:space="preserve">обязан предоставить </w:t>
      </w:r>
      <w:r w:rsidR="00A16828" w:rsidRPr="00804AA2">
        <w:rPr>
          <w:sz w:val="24"/>
          <w:szCs w:val="24"/>
        </w:rPr>
        <w:t>при поставке товара</w:t>
      </w:r>
      <w:r w:rsidR="00A16828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</w:t>
      </w:r>
      <w:r w:rsidR="00A16828">
        <w:rPr>
          <w:sz w:val="24"/>
          <w:szCs w:val="24"/>
        </w:rPr>
        <w:lastRenderedPageBreak/>
        <w:t xml:space="preserve">продукции, заверенную производителем. </w:t>
      </w:r>
      <w:r w:rsidR="00A16828" w:rsidRPr="00804AA2">
        <w:rPr>
          <w:bCs/>
          <w:sz w:val="24"/>
          <w:szCs w:val="24"/>
        </w:rPr>
        <w:t xml:space="preserve">Данные документы должны подтверждать технические характеристики, заявленные поставщиком </w:t>
      </w:r>
      <w:r w:rsidR="00A16828" w:rsidRPr="00804AA2">
        <w:rPr>
          <w:sz w:val="24"/>
          <w:szCs w:val="24"/>
        </w:rPr>
        <w:t>продукции</w:t>
      </w:r>
      <w:r w:rsidR="00A16828" w:rsidRPr="00804AA2">
        <w:rPr>
          <w:bCs/>
          <w:sz w:val="24"/>
          <w:szCs w:val="24"/>
        </w:rPr>
        <w:t xml:space="preserve"> в техническом предложении</w:t>
      </w:r>
      <w:r w:rsidRPr="0014169A">
        <w:rPr>
          <w:sz w:val="24"/>
          <w:szCs w:val="24"/>
        </w:rPr>
        <w:t>.</w:t>
      </w:r>
    </w:p>
    <w:p w:rsidR="004A525D" w:rsidRPr="0014169A" w:rsidRDefault="004A525D" w:rsidP="004A525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color w:val="FF0000"/>
          <w:sz w:val="24"/>
          <w:szCs w:val="24"/>
        </w:rPr>
        <w:tab/>
      </w:r>
      <w:r w:rsidRPr="0014169A">
        <w:rPr>
          <w:sz w:val="24"/>
          <w:szCs w:val="24"/>
        </w:rPr>
        <w:t xml:space="preserve">2.3. </w:t>
      </w:r>
      <w:r>
        <w:rPr>
          <w:sz w:val="24"/>
          <w:szCs w:val="24"/>
        </w:rPr>
        <w:t>Металлоконструкции</w:t>
      </w:r>
      <w:r w:rsidRPr="0014169A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 </w:t>
      </w:r>
    </w:p>
    <w:p w:rsidR="004A525D" w:rsidRPr="0014169A" w:rsidRDefault="004A525D" w:rsidP="004A525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color w:val="FF0000"/>
          <w:sz w:val="24"/>
          <w:szCs w:val="24"/>
        </w:rPr>
      </w:pPr>
      <w:r w:rsidRPr="0014169A">
        <w:rPr>
          <w:sz w:val="24"/>
          <w:szCs w:val="24"/>
        </w:rPr>
        <w:t xml:space="preserve">Типового проекта </w:t>
      </w:r>
      <w:r w:rsidRPr="00A770A8">
        <w:rPr>
          <w:sz w:val="24"/>
          <w:szCs w:val="24"/>
        </w:rPr>
        <w:t>3.407.1-164.30.01.</w:t>
      </w:r>
    </w:p>
    <w:p w:rsidR="004A525D" w:rsidRPr="0014169A" w:rsidRDefault="004A525D" w:rsidP="004A525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4169A">
        <w:rPr>
          <w:sz w:val="24"/>
          <w:szCs w:val="24"/>
        </w:rPr>
        <w:t>2.4. Упаковка, транспортирование, условия и сроки хранения.</w:t>
      </w:r>
    </w:p>
    <w:p w:rsidR="004A525D" w:rsidRPr="0014169A" w:rsidRDefault="004A525D" w:rsidP="004A525D">
      <w:pPr>
        <w:spacing w:line="276" w:lineRule="auto"/>
        <w:ind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  Порядок отгрузки, специальные требования к таре и упаковке должны быть определены в</w:t>
      </w:r>
      <w:r>
        <w:rPr>
          <w:sz w:val="24"/>
          <w:szCs w:val="24"/>
        </w:rPr>
        <w:t xml:space="preserve"> договоре на поставку продукции</w:t>
      </w:r>
      <w:r w:rsidRPr="0014169A">
        <w:rPr>
          <w:sz w:val="24"/>
          <w:szCs w:val="24"/>
        </w:rPr>
        <w:t>.</w:t>
      </w:r>
    </w:p>
    <w:p w:rsidR="004A525D" w:rsidRPr="0014169A" w:rsidRDefault="004A525D" w:rsidP="004A52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Способ укладки и транспортировки </w:t>
      </w:r>
      <w:r>
        <w:rPr>
          <w:szCs w:val="24"/>
        </w:rPr>
        <w:t>металлоконструкций</w:t>
      </w:r>
      <w:r w:rsidRPr="0014169A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A525D" w:rsidRPr="0014169A" w:rsidRDefault="004A525D" w:rsidP="004A525D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14169A">
        <w:rPr>
          <w:szCs w:val="24"/>
        </w:rPr>
        <w:t xml:space="preserve">Упаковка </w:t>
      </w:r>
      <w:r>
        <w:rPr>
          <w:szCs w:val="24"/>
        </w:rPr>
        <w:t>металлоконструкций</w:t>
      </w:r>
      <w:r w:rsidRPr="0014169A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изделия.</w:t>
      </w:r>
    </w:p>
    <w:p w:rsidR="004A525D" w:rsidRPr="0014169A" w:rsidRDefault="004A525D" w:rsidP="004A525D">
      <w:pPr>
        <w:spacing w:line="276" w:lineRule="auto"/>
        <w:ind w:firstLine="709"/>
        <w:rPr>
          <w:sz w:val="24"/>
          <w:szCs w:val="24"/>
        </w:rPr>
      </w:pPr>
      <w:r w:rsidRPr="0014169A">
        <w:rPr>
          <w:sz w:val="24"/>
          <w:szCs w:val="24"/>
        </w:rPr>
        <w:t>Погрузочно-разгрузочные работы должны производиться в соответствии с «</w:t>
      </w:r>
      <w:r w:rsidRPr="0014169A">
        <w:rPr>
          <w:bCs/>
          <w:spacing w:val="-6"/>
          <w:sz w:val="24"/>
          <w:szCs w:val="24"/>
        </w:rPr>
        <w:t xml:space="preserve">Правилами </w:t>
      </w:r>
      <w:r w:rsidRPr="0014169A">
        <w:rPr>
          <w:bCs/>
          <w:sz w:val="24"/>
          <w:szCs w:val="24"/>
        </w:rPr>
        <w:t xml:space="preserve">по охране труда при погрузочно-разгрузочных работах и размещении грузов», утвержденных Министерством Труда России, утвержденным приказом </w:t>
      </w:r>
      <w:r w:rsidRPr="0014169A">
        <w:rPr>
          <w:sz w:val="24"/>
          <w:szCs w:val="24"/>
        </w:rPr>
        <w:t>от 17.09.2014 № 642н.</w:t>
      </w:r>
    </w:p>
    <w:p w:rsidR="004A525D" w:rsidRPr="0014169A" w:rsidRDefault="004A525D" w:rsidP="004A52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2.5. Каждая партия </w:t>
      </w:r>
      <w:r>
        <w:rPr>
          <w:szCs w:val="24"/>
        </w:rPr>
        <w:t>металлоконструкций</w:t>
      </w:r>
      <w:r w:rsidRPr="0014169A">
        <w:rPr>
          <w:szCs w:val="24"/>
        </w:rPr>
        <w:t xml:space="preserve"> должна подвергаться приемо-сдаточным испытаниям.</w:t>
      </w:r>
    </w:p>
    <w:p w:rsidR="004A525D" w:rsidRPr="0014169A" w:rsidRDefault="004A525D" w:rsidP="004A52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2.6. Срок изготовления </w:t>
      </w:r>
      <w:r>
        <w:rPr>
          <w:szCs w:val="24"/>
        </w:rPr>
        <w:t>металлоконструкций</w:t>
      </w:r>
      <w:r w:rsidRPr="0014169A">
        <w:rPr>
          <w:szCs w:val="24"/>
        </w:rPr>
        <w:t xml:space="preserve"> должен быть не более полугода от момента поставки.</w:t>
      </w:r>
    </w:p>
    <w:p w:rsidR="004A525D" w:rsidRPr="0014169A" w:rsidRDefault="004A525D" w:rsidP="004A52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A525D" w:rsidRPr="0014169A" w:rsidRDefault="004A525D" w:rsidP="004A52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>Гарантийные обязательства.</w:t>
      </w:r>
    </w:p>
    <w:p w:rsidR="004A525D" w:rsidRPr="0014169A" w:rsidRDefault="004A525D" w:rsidP="004A52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A525D" w:rsidRPr="0014169A" w:rsidRDefault="004A525D" w:rsidP="004A52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A525D" w:rsidRPr="0014169A" w:rsidRDefault="004A525D" w:rsidP="004A52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4169A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A525D" w:rsidRPr="0014169A" w:rsidRDefault="004A525D" w:rsidP="004A52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A525D" w:rsidRPr="0014169A" w:rsidRDefault="004A525D" w:rsidP="004A52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A525D" w:rsidRPr="0014169A" w:rsidRDefault="004A525D" w:rsidP="004A52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A525D" w:rsidRPr="0014169A" w:rsidRDefault="004A525D" w:rsidP="004A52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A525D" w:rsidRPr="0014169A" w:rsidRDefault="004A525D" w:rsidP="004A52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В комплект поставки </w:t>
      </w:r>
      <w:r>
        <w:rPr>
          <w:szCs w:val="24"/>
        </w:rPr>
        <w:t>металлоконструкций</w:t>
      </w:r>
      <w:r w:rsidRPr="0014169A">
        <w:rPr>
          <w:szCs w:val="24"/>
        </w:rPr>
        <w:t xml:space="preserve"> должны входить документы: </w:t>
      </w:r>
    </w:p>
    <w:p w:rsidR="004A525D" w:rsidRPr="0014169A" w:rsidRDefault="004A525D" w:rsidP="004A52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>- паспорт по нормативной документации, утвержденной в установленном порядке;</w:t>
      </w:r>
    </w:p>
    <w:p w:rsidR="004A525D" w:rsidRPr="0014169A" w:rsidRDefault="004A525D" w:rsidP="004A52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A525D" w:rsidRPr="0014169A" w:rsidRDefault="004A525D" w:rsidP="004A52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A525D" w:rsidRPr="0014169A" w:rsidRDefault="004A525D" w:rsidP="004A52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должна соответствовать требованиям </w:t>
      </w:r>
      <w:r>
        <w:rPr>
          <w:sz w:val="24"/>
          <w:szCs w:val="24"/>
        </w:rPr>
        <w:t>нормативных документов</w:t>
      </w:r>
      <w:r w:rsidRPr="0014169A">
        <w:rPr>
          <w:sz w:val="24"/>
          <w:szCs w:val="24"/>
        </w:rPr>
        <w:t xml:space="preserve">, перечисленных в </w:t>
      </w:r>
      <w:r w:rsidR="00A52621" w:rsidRPr="0014169A">
        <w:rPr>
          <w:sz w:val="24"/>
          <w:szCs w:val="24"/>
        </w:rPr>
        <w:t>п.</w:t>
      </w:r>
      <w:r w:rsidR="00A52621">
        <w:rPr>
          <w:sz w:val="24"/>
          <w:szCs w:val="24"/>
        </w:rPr>
        <w:t xml:space="preserve">2.1, </w:t>
      </w:r>
      <w:r w:rsidR="00A52621" w:rsidRPr="0014169A">
        <w:rPr>
          <w:sz w:val="24"/>
          <w:szCs w:val="24"/>
        </w:rPr>
        <w:t xml:space="preserve">2.3 </w:t>
      </w:r>
      <w:r w:rsidRPr="0014169A">
        <w:rPr>
          <w:sz w:val="24"/>
          <w:szCs w:val="24"/>
        </w:rPr>
        <w:t xml:space="preserve">данного ТЗ (для конкретного типа номенклатуры). </w:t>
      </w:r>
      <w:r w:rsidRPr="0014169A">
        <w:rPr>
          <w:sz w:val="24"/>
          <w:szCs w:val="24"/>
        </w:rPr>
        <w:lastRenderedPageBreak/>
        <w:t xml:space="preserve">Маркировка </w:t>
      </w:r>
      <w:r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>, содержание и способ нанесения ее указывается в стандартах или технических условиях.</w:t>
      </w:r>
    </w:p>
    <w:p w:rsidR="004A525D" w:rsidRPr="0014169A" w:rsidRDefault="004A525D" w:rsidP="004A52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производится непосредственно на изделии или ярлыке.</w:t>
      </w:r>
    </w:p>
    <w:p w:rsidR="004A525D" w:rsidRPr="0014169A" w:rsidRDefault="004A525D" w:rsidP="004A525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Pr="0014169A">
        <w:rPr>
          <w:bCs/>
          <w:sz w:val="24"/>
          <w:szCs w:val="24"/>
        </w:rPr>
        <w:t>СТО 56947007-29.240.01.251-2017 «</w:t>
      </w:r>
      <w:hyperlink r:id="rId11" w:tgtFrame="_blank" w:history="1">
        <w:r w:rsidRPr="0014169A">
          <w:rPr>
            <w:bCs/>
            <w:sz w:val="24"/>
            <w:szCs w:val="24"/>
          </w:rPr>
          <w:t>Состав документации для проверки качества оборудования, материалов и систем. Типовые технические требования</w:t>
        </w:r>
      </w:hyperlink>
      <w:r w:rsidRPr="0014169A">
        <w:rPr>
          <w:bCs/>
          <w:sz w:val="24"/>
          <w:szCs w:val="24"/>
        </w:rPr>
        <w:t>», утвержденных ПАО «ФСК ЕЭС»</w:t>
      </w:r>
    </w:p>
    <w:p w:rsidR="004A525D" w:rsidRPr="0014169A" w:rsidRDefault="004A525D" w:rsidP="004A525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продукции.</w:t>
      </w:r>
    </w:p>
    <w:p w:rsidR="004A525D" w:rsidRPr="0014169A" w:rsidRDefault="004A525D" w:rsidP="004A525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A525D" w:rsidRPr="0014169A" w:rsidRDefault="004A525D" w:rsidP="004A52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4169A">
        <w:rPr>
          <w:b/>
          <w:bCs/>
          <w:sz w:val="26"/>
          <w:szCs w:val="26"/>
        </w:rPr>
        <w:t>Правила приемки продукции.</w:t>
      </w:r>
    </w:p>
    <w:p w:rsidR="004A525D" w:rsidRPr="0014169A" w:rsidRDefault="004A525D" w:rsidP="004A52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Каждая партия </w:t>
      </w:r>
      <w:r>
        <w:rPr>
          <w:szCs w:val="24"/>
        </w:rPr>
        <w:t>металлоконструкций</w:t>
      </w:r>
      <w:r w:rsidRPr="0014169A">
        <w:rPr>
          <w:szCs w:val="24"/>
        </w:rPr>
        <w:t xml:space="preserve"> должна пройти входной контроль, осуществляемый представителями филиалов ПАО «</w:t>
      </w:r>
      <w:r w:rsidR="001239E7">
        <w:rPr>
          <w:szCs w:val="24"/>
        </w:rPr>
        <w:t>Россети Центр</w:t>
      </w:r>
      <w:r w:rsidRPr="0014169A">
        <w:rPr>
          <w:szCs w:val="24"/>
        </w:rPr>
        <w:t>» и ответственными представителями Поставщика при получении их на склад.</w:t>
      </w:r>
    </w:p>
    <w:p w:rsidR="004A525D" w:rsidRPr="0014169A" w:rsidRDefault="004A525D" w:rsidP="004A525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A525D" w:rsidRPr="0014169A" w:rsidRDefault="004A525D" w:rsidP="004A525D">
      <w:pPr>
        <w:rPr>
          <w:sz w:val="26"/>
          <w:szCs w:val="26"/>
        </w:rPr>
      </w:pPr>
    </w:p>
    <w:p w:rsidR="004A525D" w:rsidRPr="0014169A" w:rsidRDefault="004A525D" w:rsidP="004A525D">
      <w:pPr>
        <w:rPr>
          <w:sz w:val="26"/>
          <w:szCs w:val="26"/>
        </w:rPr>
      </w:pPr>
    </w:p>
    <w:p w:rsidR="004A525D" w:rsidRPr="0014169A" w:rsidRDefault="004A525D" w:rsidP="004A525D">
      <w:pPr>
        <w:rPr>
          <w:sz w:val="26"/>
          <w:szCs w:val="26"/>
        </w:rPr>
      </w:pPr>
    </w:p>
    <w:p w:rsidR="004A525D" w:rsidRPr="0014169A" w:rsidRDefault="004A525D" w:rsidP="004A525D">
      <w:pPr>
        <w:ind w:firstLine="0"/>
        <w:rPr>
          <w:sz w:val="26"/>
          <w:szCs w:val="26"/>
        </w:rPr>
      </w:pPr>
      <w:r w:rsidRPr="0014169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A525D" w:rsidRPr="00CB6078" w:rsidRDefault="004A525D" w:rsidP="004A525D">
      <w:pPr>
        <w:ind w:firstLine="0"/>
        <w:rPr>
          <w:sz w:val="22"/>
          <w:szCs w:val="22"/>
        </w:rPr>
      </w:pPr>
      <w:r w:rsidRPr="0014169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  <w:r w:rsidRPr="00CB6078">
        <w:rPr>
          <w:sz w:val="22"/>
          <w:szCs w:val="22"/>
        </w:rPr>
        <w:t xml:space="preserve">         </w:t>
      </w:r>
    </w:p>
    <w:p w:rsidR="004A525D" w:rsidRPr="00CB6078" w:rsidRDefault="004A525D" w:rsidP="004A525D">
      <w:pPr>
        <w:ind w:firstLine="0"/>
        <w:rPr>
          <w:sz w:val="26"/>
          <w:szCs w:val="26"/>
        </w:rPr>
      </w:pPr>
    </w:p>
    <w:p w:rsidR="008A5CA5" w:rsidRPr="00CB6078" w:rsidRDefault="008A5CA5" w:rsidP="004A525D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531" w:rsidRDefault="00CD6531">
      <w:r>
        <w:separator/>
      </w:r>
    </w:p>
  </w:endnote>
  <w:endnote w:type="continuationSeparator" w:id="0">
    <w:p w:rsidR="00CD6531" w:rsidRDefault="00CD6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531" w:rsidRDefault="00CD6531">
      <w:r>
        <w:separator/>
      </w:r>
    </w:p>
  </w:footnote>
  <w:footnote w:type="continuationSeparator" w:id="0">
    <w:p w:rsidR="00CD6531" w:rsidRDefault="00CD6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936DBE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D0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050B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5824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7C1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9E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17E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539B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2F8"/>
    <w:rsid w:val="002B5EB4"/>
    <w:rsid w:val="002C08A7"/>
    <w:rsid w:val="002C1AA6"/>
    <w:rsid w:val="002C1D09"/>
    <w:rsid w:val="002C3E6B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6D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1FFA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8E6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525D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D0B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555"/>
    <w:rsid w:val="005F08C3"/>
    <w:rsid w:val="005F0A59"/>
    <w:rsid w:val="005F1B5B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311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97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1E58"/>
    <w:rsid w:val="00871E94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4C92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69B"/>
    <w:rsid w:val="009773EE"/>
    <w:rsid w:val="00984849"/>
    <w:rsid w:val="00985288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3CD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72F"/>
    <w:rsid w:val="00A06807"/>
    <w:rsid w:val="00A11828"/>
    <w:rsid w:val="00A1241A"/>
    <w:rsid w:val="00A1333A"/>
    <w:rsid w:val="00A13897"/>
    <w:rsid w:val="00A13E50"/>
    <w:rsid w:val="00A145D0"/>
    <w:rsid w:val="00A1579C"/>
    <w:rsid w:val="00A16828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621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770A8"/>
    <w:rsid w:val="00A811F8"/>
    <w:rsid w:val="00A81795"/>
    <w:rsid w:val="00A827C4"/>
    <w:rsid w:val="00A8452F"/>
    <w:rsid w:val="00A858D8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CD6"/>
    <w:rsid w:val="00C72F80"/>
    <w:rsid w:val="00C734C3"/>
    <w:rsid w:val="00C74702"/>
    <w:rsid w:val="00C751BA"/>
    <w:rsid w:val="00C755BC"/>
    <w:rsid w:val="00C77848"/>
    <w:rsid w:val="00C77DD8"/>
    <w:rsid w:val="00C80360"/>
    <w:rsid w:val="00C80805"/>
    <w:rsid w:val="00C81641"/>
    <w:rsid w:val="00C81DA1"/>
    <w:rsid w:val="00C84F91"/>
    <w:rsid w:val="00C852FA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53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144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4ACC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234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82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CE2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C790E"/>
    <w:rsid w:val="00ED008A"/>
    <w:rsid w:val="00ED024D"/>
    <w:rsid w:val="00ED03F1"/>
    <w:rsid w:val="00ED0BE9"/>
    <w:rsid w:val="00ED26F2"/>
    <w:rsid w:val="00ED2B36"/>
    <w:rsid w:val="00ED2BA7"/>
    <w:rsid w:val="00ED33B8"/>
    <w:rsid w:val="00ED3580"/>
    <w:rsid w:val="00ED4563"/>
    <w:rsid w:val="00ED4A3A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41B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006C04-2A9D-46EF-89C6-7C2B7DC47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8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sk-ees.ru/upload/docs/STO_56947007-29.240.01.251-2017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239D4-DDA2-4A7B-89AF-364EC83452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D1F13F-8986-4B93-BF7F-C992130244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EABADE5C-5FDF-4806-91DF-E64626528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8B91F-9048-4C90-8FD9-C23C4A2A8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10</TotalTime>
  <Pages>3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10</cp:revision>
  <cp:lastPrinted>2015-05-06T13:22:00Z</cp:lastPrinted>
  <dcterms:created xsi:type="dcterms:W3CDTF">2015-10-16T05:30:00Z</dcterms:created>
  <dcterms:modified xsi:type="dcterms:W3CDTF">2023-01-06T21:55:00Z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